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7C0F18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7C0F18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7C0F18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7C0F18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662201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1.3.0.1-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r w:rsidR="00671065">
        <w:rPr>
          <w:rStyle w:val="a7"/>
        </w:rPr>
        <w:t xml:space="preserve"> </w:t>
      </w:r>
      <w:fldSimple w:instr=" DOCVARIABLE izm_date \* MERGEFORMAT ">
        <w:r w:rsidR="007C0F18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r w:rsidR="00671065">
        <w:t xml:space="preserve"> </w:t>
      </w:r>
      <w:fldSimple w:instr=" DOCVARIABLE rbtd_name \* MERGEFORMAT ">
        <w:r w:rsidR="00662201" w:rsidRPr="00662201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662201" w:rsidRPr="00662201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662201" w:rsidRPr="00662201">
          <w:rPr>
            <w:rStyle w:val="aa"/>
          </w:rPr>
          <w:t xml:space="preserve"> Учебно-вспомогательный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662201" w:rsidRPr="00662201">
          <w:rPr>
            <w:u w:val="single"/>
          </w:rPr>
          <w:t xml:space="preserve"> 1.3.0.1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662201" w:rsidRPr="00662201">
          <w:rPr>
            <w:rStyle w:val="aa"/>
          </w:rPr>
          <w:t xml:space="preserve"> Секретарь-машинистка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662201" w:rsidRPr="00662201">
          <w:rPr>
            <w:rStyle w:val="aa"/>
          </w:rPr>
          <w:t xml:space="preserve"> 26353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662201" w:rsidRPr="00662201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8A6346" w:rsidRPr="00376915" w:rsidTr="00576095">
        <w:trPr>
          <w:jc w:val="center"/>
        </w:trPr>
        <w:tc>
          <w:tcPr>
            <w:tcW w:w="5208" w:type="dxa"/>
            <w:vAlign w:val="center"/>
          </w:tcPr>
          <w:p w:rsidR="008A6346" w:rsidRPr="00376915" w:rsidRDefault="008A6346" w:rsidP="008A6346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8A6346" w:rsidRPr="00376915" w:rsidRDefault="008A6346" w:rsidP="00883461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8A6346" w:rsidRPr="00376915" w:rsidRDefault="008A6346" w:rsidP="00883461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8A6346" w:rsidRPr="00376915" w:rsidRDefault="008A6346" w:rsidP="00883461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8A6346" w:rsidRPr="008A6346" w:rsidRDefault="003617AA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8A6346" w:rsidRPr="008A6346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8A6346" w:rsidRPr="008A6346" w:rsidRDefault="008A6346" w:rsidP="002D2C5B">
      <w:pPr>
        <w:jc w:val="both"/>
      </w:pPr>
      <w:r w:rsidRPr="008A6346">
        <w:t>- Методика проведения специальной оценки условий труда, утв. Приказом Минтруда России №33н от 24 января 2014 г;</w:t>
      </w:r>
    </w:p>
    <w:p w:rsidR="008A6346" w:rsidRPr="008A6346" w:rsidRDefault="008A6346" w:rsidP="002D2C5B">
      <w:pPr>
        <w:jc w:val="both"/>
      </w:pPr>
      <w:r w:rsidRPr="008A6346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576095" w:rsidRPr="00AD14A4" w:rsidRDefault="008A6346" w:rsidP="002D2C5B">
      <w:pPr>
        <w:jc w:val="both"/>
      </w:pPr>
      <w:r w:rsidRPr="008A6346">
        <w:t>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</w:t>
      </w:r>
      <w:r w:rsidR="003617AA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7" w:name="dop_table"/>
            <w:bookmarkEnd w:id="7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ED7372" w:rsidRPr="00CC6995" w:rsidTr="00234932">
        <w:trPr>
          <w:jc w:val="center"/>
        </w:trPr>
        <w:tc>
          <w:tcPr>
            <w:tcW w:w="2969" w:type="dxa"/>
            <w:vAlign w:val="center"/>
          </w:tcPr>
          <w:p w:rsidR="00ED7372" w:rsidRDefault="00ED7372" w:rsidP="00ED7372">
            <w:pPr>
              <w:pStyle w:val="a8"/>
            </w:pPr>
            <w:bookmarkStart w:id="8" w:name="dopzona1" w:colFirst="0" w:colLast="0"/>
            <w:r>
              <w:t>Кабинет №</w:t>
            </w:r>
            <w:r w:rsidR="00671065">
              <w:t xml:space="preserve"> </w:t>
            </w:r>
            <w:r w:rsidR="00B8522B">
              <w:t>49</w:t>
            </w:r>
          </w:p>
        </w:tc>
        <w:tc>
          <w:tcPr>
            <w:tcW w:w="1842" w:type="dxa"/>
            <w:vAlign w:val="center"/>
          </w:tcPr>
          <w:p w:rsidR="00ED7372" w:rsidRPr="00CC6995" w:rsidRDefault="00E33743" w:rsidP="00883461">
            <w:pPr>
              <w:pStyle w:val="a8"/>
            </w:pPr>
            <w:r>
              <w:t>СВДО</w:t>
            </w:r>
          </w:p>
        </w:tc>
        <w:tc>
          <w:tcPr>
            <w:tcW w:w="993" w:type="dxa"/>
            <w:vAlign w:val="center"/>
          </w:tcPr>
          <w:p w:rsidR="00ED7372" w:rsidRPr="00CC6995" w:rsidRDefault="00200F93" w:rsidP="00E33743">
            <w:pPr>
              <w:pStyle w:val="a8"/>
            </w:pPr>
            <w:r>
              <w:t>СД</w:t>
            </w:r>
          </w:p>
        </w:tc>
        <w:tc>
          <w:tcPr>
            <w:tcW w:w="1134" w:type="dxa"/>
            <w:vAlign w:val="center"/>
          </w:tcPr>
          <w:p w:rsidR="00ED7372" w:rsidRPr="00CC6995" w:rsidRDefault="00ED7372" w:rsidP="00883461">
            <w:pPr>
              <w:pStyle w:val="a8"/>
            </w:pPr>
            <w:r>
              <w:t>4</w:t>
            </w:r>
            <w:r w:rsidR="00200F93">
              <w:t>,8</w:t>
            </w:r>
          </w:p>
        </w:tc>
        <w:tc>
          <w:tcPr>
            <w:tcW w:w="1134" w:type="dxa"/>
            <w:vAlign w:val="center"/>
          </w:tcPr>
          <w:p w:rsidR="00ED7372" w:rsidRPr="00CC6995" w:rsidRDefault="00ED7372" w:rsidP="00883461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ED7372" w:rsidRPr="00CC6995" w:rsidRDefault="00ED7372" w:rsidP="00883461">
            <w:pPr>
              <w:pStyle w:val="a8"/>
            </w:pPr>
            <w:r>
              <w:t>0</w:t>
            </w:r>
          </w:p>
        </w:tc>
      </w:tr>
    </w:tbl>
    <w:bookmarkEnd w:id="8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9" w:name="svet_table"/>
            <w:bookmarkStart w:id="10" w:name="main_table"/>
            <w:bookmarkStart w:id="11" w:name="param_column"/>
            <w:bookmarkEnd w:id="9"/>
            <w:bookmarkEnd w:id="10"/>
            <w:bookmarkEnd w:id="11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2" w:name="fact_column"/>
            <w:bookmarkEnd w:id="12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671065" w:rsidRDefault="00AD7C32" w:rsidP="00883461">
            <w:pPr>
              <w:pStyle w:val="a8"/>
            </w:pPr>
            <w:bookmarkStart w:id="13" w:name="norm_column"/>
            <w:bookmarkEnd w:id="13"/>
            <w:r>
              <w:t>Нормативное</w:t>
            </w:r>
          </w:p>
          <w:p w:rsidR="00234932" w:rsidRPr="00CC6995" w:rsidRDefault="00AD7C32" w:rsidP="00883461">
            <w:pPr>
              <w:pStyle w:val="a8"/>
            </w:pP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4" w:name="kut_column"/>
            <w:bookmarkEnd w:id="14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5" w:name="time_column"/>
            <w:bookmarkEnd w:id="15"/>
            <w:r w:rsidRPr="00CC6995">
              <w:t>Время пребывания, %</w:t>
            </w:r>
          </w:p>
        </w:tc>
      </w:tr>
      <w:tr w:rsidR="00ED7372" w:rsidRPr="00CC6995" w:rsidTr="000D1F5B">
        <w:trPr>
          <w:jc w:val="center"/>
        </w:trPr>
        <w:tc>
          <w:tcPr>
            <w:tcW w:w="3237" w:type="dxa"/>
            <w:vAlign w:val="center"/>
          </w:tcPr>
          <w:p w:rsidR="00ED7372" w:rsidRPr="00ED7372" w:rsidRDefault="00B8522B" w:rsidP="005C0A9A">
            <w:pPr>
              <w:pStyle w:val="a8"/>
              <w:jc w:val="left"/>
              <w:rPr>
                <w:b/>
              </w:rPr>
            </w:pPr>
            <w:bookmarkStart w:id="16" w:name="zona1"/>
            <w:bookmarkEnd w:id="16"/>
            <w:r>
              <w:rPr>
                <w:b/>
              </w:rPr>
              <w:t>Кабинет №</w:t>
            </w:r>
            <w:r w:rsidR="00671065">
              <w:rPr>
                <w:b/>
              </w:rPr>
              <w:t xml:space="preserve"> </w:t>
            </w:r>
            <w:r>
              <w:rPr>
                <w:b/>
              </w:rPr>
              <w:t>49</w:t>
            </w:r>
            <w:r w:rsidR="00ED7372">
              <w:rPr>
                <w:b/>
              </w:rPr>
              <w:t xml:space="preserve"> /работа с ПК/</w:t>
            </w:r>
          </w:p>
        </w:tc>
        <w:tc>
          <w:tcPr>
            <w:tcW w:w="1595" w:type="dxa"/>
            <w:vAlign w:val="center"/>
          </w:tcPr>
          <w:p w:rsidR="00ED7372" w:rsidRPr="00CC6995" w:rsidRDefault="00ED737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D7372" w:rsidRDefault="00ED7372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ED7372" w:rsidRPr="00CC6995" w:rsidRDefault="00ED737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D7372" w:rsidRPr="00ED7372" w:rsidRDefault="00671065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D7372" w:rsidRPr="00CC6995" w:rsidTr="000D1F5B">
        <w:trPr>
          <w:jc w:val="center"/>
        </w:trPr>
        <w:tc>
          <w:tcPr>
            <w:tcW w:w="3237" w:type="dxa"/>
            <w:vAlign w:val="center"/>
          </w:tcPr>
          <w:p w:rsidR="00ED7372" w:rsidRPr="00ED7372" w:rsidRDefault="00ED7372" w:rsidP="005C0A9A">
            <w:pPr>
              <w:pStyle w:val="a8"/>
              <w:jc w:val="left"/>
            </w:pPr>
            <w:bookmarkStart w:id="17" w:name="osv__z1"/>
            <w:bookmarkEnd w:id="17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D7372" w:rsidRPr="00CC6995" w:rsidRDefault="00B8522B" w:rsidP="00ED7372">
            <w:pPr>
              <w:pStyle w:val="a8"/>
            </w:pPr>
            <w:r>
              <w:t>554</w:t>
            </w:r>
          </w:p>
        </w:tc>
        <w:tc>
          <w:tcPr>
            <w:tcW w:w="1984" w:type="dxa"/>
            <w:vAlign w:val="center"/>
          </w:tcPr>
          <w:p w:rsidR="00ED7372" w:rsidRDefault="00ED7372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ED7372" w:rsidRPr="00CC6995" w:rsidRDefault="00671065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D7372" w:rsidRPr="00ED7372" w:rsidRDefault="00ED7372" w:rsidP="00883461">
            <w:pPr>
              <w:pStyle w:val="a8"/>
              <w:rPr>
                <w:b/>
              </w:rPr>
            </w:pPr>
          </w:p>
        </w:tc>
      </w:tr>
      <w:tr w:rsidR="00ED7372" w:rsidRPr="00CC6995" w:rsidTr="000D1F5B">
        <w:trPr>
          <w:jc w:val="center"/>
        </w:trPr>
        <w:tc>
          <w:tcPr>
            <w:tcW w:w="3237" w:type="dxa"/>
            <w:vAlign w:val="center"/>
          </w:tcPr>
          <w:p w:rsidR="00ED7372" w:rsidRPr="00ED7372" w:rsidRDefault="00B8522B" w:rsidP="005C0A9A">
            <w:pPr>
              <w:pStyle w:val="a8"/>
              <w:jc w:val="left"/>
              <w:rPr>
                <w:b/>
              </w:rPr>
            </w:pPr>
            <w:bookmarkStart w:id="18" w:name="zona3"/>
            <w:bookmarkEnd w:id="18"/>
            <w:r>
              <w:rPr>
                <w:b/>
              </w:rPr>
              <w:t>Кабинет №</w:t>
            </w:r>
            <w:r w:rsidR="00671065">
              <w:rPr>
                <w:b/>
              </w:rPr>
              <w:t xml:space="preserve"> </w:t>
            </w:r>
            <w:r>
              <w:rPr>
                <w:b/>
              </w:rPr>
              <w:t>49</w:t>
            </w:r>
            <w:r w:rsidR="00ED7372">
              <w:rPr>
                <w:b/>
              </w:rPr>
              <w:t xml:space="preserve"> /работа с документами/</w:t>
            </w:r>
          </w:p>
        </w:tc>
        <w:tc>
          <w:tcPr>
            <w:tcW w:w="1595" w:type="dxa"/>
            <w:vAlign w:val="center"/>
          </w:tcPr>
          <w:p w:rsidR="00ED7372" w:rsidRPr="00CC6995" w:rsidRDefault="00ED7372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ED7372" w:rsidRDefault="00ED7372" w:rsidP="00883461">
            <w:pPr>
              <w:pStyle w:val="a8"/>
            </w:pPr>
            <w:r>
              <w:t>разряд - Б1</w:t>
            </w:r>
          </w:p>
          <w:p w:rsidR="00ED7372" w:rsidRDefault="00ED7372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ED7372" w:rsidRPr="00CC6995" w:rsidRDefault="00ED7372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ED7372" w:rsidRPr="00ED7372" w:rsidRDefault="00671065" w:rsidP="00883461">
            <w:pPr>
              <w:pStyle w:val="a8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ED7372" w:rsidRPr="00CC6995" w:rsidTr="000D1F5B">
        <w:trPr>
          <w:jc w:val="center"/>
        </w:trPr>
        <w:tc>
          <w:tcPr>
            <w:tcW w:w="3237" w:type="dxa"/>
            <w:vAlign w:val="center"/>
          </w:tcPr>
          <w:p w:rsidR="00ED7372" w:rsidRPr="00ED7372" w:rsidRDefault="00ED7372" w:rsidP="005C0A9A">
            <w:pPr>
              <w:pStyle w:val="a8"/>
              <w:jc w:val="left"/>
            </w:pPr>
            <w:bookmarkStart w:id="19" w:name="osv__z3"/>
            <w:bookmarkEnd w:id="19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ED7372" w:rsidRPr="00CC6995" w:rsidRDefault="00B8522B" w:rsidP="00883461">
            <w:pPr>
              <w:pStyle w:val="a8"/>
            </w:pPr>
            <w:r>
              <w:t>554</w:t>
            </w:r>
          </w:p>
        </w:tc>
        <w:tc>
          <w:tcPr>
            <w:tcW w:w="1984" w:type="dxa"/>
            <w:vAlign w:val="center"/>
          </w:tcPr>
          <w:p w:rsidR="00ED7372" w:rsidRDefault="00ED7372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ED7372" w:rsidRPr="00CC6995" w:rsidRDefault="00671065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ED7372" w:rsidRPr="00ED7372" w:rsidRDefault="00ED7372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671065" w:rsidRPr="00671065">
          <w:rPr>
            <w:bCs/>
          </w:rPr>
          <w:t>-</w:t>
        </w:r>
        <w:r w:rsidR="00671065" w:rsidRPr="00671065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671065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7C0F18" w:rsidTr="007C0F18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7C0F18" w:rsidRDefault="007C0F18" w:rsidP="00AA46ED">
            <w:pPr>
              <w:pStyle w:val="a8"/>
            </w:pPr>
            <w:r w:rsidRPr="007C0F18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7C0F18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7C0F18" w:rsidRDefault="007C0F18" w:rsidP="00AA46ED">
            <w:pPr>
              <w:pStyle w:val="a8"/>
            </w:pPr>
            <w:r w:rsidRPr="007C0F18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7C0F18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7C0F18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7C0F18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7C0F18" w:rsidRDefault="007C0F18" w:rsidP="00AA46ED">
            <w:pPr>
              <w:pStyle w:val="a8"/>
            </w:pPr>
            <w:r w:rsidRPr="007C0F18">
              <w:t>Колесников Д.А.</w:t>
            </w:r>
          </w:p>
        </w:tc>
      </w:tr>
      <w:tr w:rsidR="00AA46ED" w:rsidRPr="007C0F18" w:rsidTr="007C0F18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7C0F18" w:rsidRDefault="007C0F18" w:rsidP="00AA46ED">
            <w:pPr>
              <w:pStyle w:val="a8"/>
              <w:rPr>
                <w:b/>
                <w:vertAlign w:val="superscript"/>
              </w:rPr>
            </w:pPr>
            <w:r w:rsidRPr="007C0F18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7C0F18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7C0F18" w:rsidRDefault="007C0F18" w:rsidP="00AA46ED">
            <w:pPr>
              <w:pStyle w:val="a8"/>
              <w:rPr>
                <w:b/>
                <w:vertAlign w:val="superscript"/>
              </w:rPr>
            </w:pPr>
            <w:r w:rsidRPr="007C0F18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7C0F1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7C0F18" w:rsidRDefault="007C0F18" w:rsidP="00AA46ED">
            <w:pPr>
              <w:pStyle w:val="a8"/>
              <w:rPr>
                <w:b/>
                <w:vertAlign w:val="superscript"/>
              </w:rPr>
            </w:pPr>
            <w:r w:rsidRPr="007C0F18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7C0F18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7C0F18" w:rsidRDefault="007C0F18" w:rsidP="00AA46ED">
            <w:pPr>
              <w:pStyle w:val="a8"/>
              <w:rPr>
                <w:b/>
                <w:vertAlign w:val="superscript"/>
              </w:rPr>
            </w:pPr>
            <w:r w:rsidRPr="007C0F18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662201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1.3.0.1-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2" w:name="kolontitul2"/>
          <w:bookmarkEnd w:id="22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3617AA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3617AA" w:rsidRPr="009E2A4C">
            <w:rPr>
              <w:rStyle w:val="ad"/>
              <w:sz w:val="20"/>
              <w:szCs w:val="20"/>
            </w:rPr>
            <w:fldChar w:fldCharType="separate"/>
          </w:r>
          <w:r w:rsidR="00662201">
            <w:rPr>
              <w:rStyle w:val="ad"/>
              <w:noProof/>
              <w:sz w:val="20"/>
              <w:szCs w:val="20"/>
            </w:rPr>
            <w:t>1</w:t>
          </w:r>
          <w:r w:rsidR="003617AA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662201" w:rsidRPr="00662201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49153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Учебно-вспомогательный персонал"/>
    <w:docVar w:name="class" w:val="2"/>
    <w:docVar w:name="close_doc_flag" w:val="0"/>
    <w:docVar w:name="co_classes" w:val="   "/>
    <w:docVar w:name="codeok" w:val=" 2635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0838E4B0963A40348F66D217C8109C19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3.0.1- О "/>
    <w:docVar w:name="oborud" w:val=" ПК (монитор Acer, системный блок)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EF266FBB18DD414C9B9B160AF3CB2A03"/>
    <w:docVar w:name="rm_id" w:val="24"/>
    <w:docVar w:name="rm_name" w:val=" Секретарь-машинистка "/>
    <w:docVar w:name="rm_number" w:val=" 1.3.0.1 "/>
    <w:docVar w:name="si_guids" w:val="8891ACA9C63743E58B4063784223CEEB@08 2947@23.03.2016@23.03.2017"/>
    <w:docVar w:name="sign_date" w:val="   "/>
    <w:docVar w:name="struct_info" w:val="    "/>
    <w:docVar w:name="template" w:val="osv_prg_sout.dot"/>
    <w:docVar w:name="timesmena" w:val="480"/>
    <w:docVar w:name="tools" w:val=" на рабочем месте не используются "/>
    <w:docVar w:name="version" w:val="51"/>
    <w:docVar w:name="zona_name" w:val=" "/>
    <w:docVar w:name="zona_time" w:val=" "/>
  </w:docVars>
  <w:rsids>
    <w:rsidRoot w:val="007B2093"/>
    <w:rsid w:val="00025683"/>
    <w:rsid w:val="0004130D"/>
    <w:rsid w:val="00046815"/>
    <w:rsid w:val="0005566C"/>
    <w:rsid w:val="000624A8"/>
    <w:rsid w:val="00064289"/>
    <w:rsid w:val="000D1F5B"/>
    <w:rsid w:val="000F3C2A"/>
    <w:rsid w:val="00110025"/>
    <w:rsid w:val="001429B1"/>
    <w:rsid w:val="001607C8"/>
    <w:rsid w:val="00171491"/>
    <w:rsid w:val="001F4D8D"/>
    <w:rsid w:val="00200F93"/>
    <w:rsid w:val="00234932"/>
    <w:rsid w:val="002D2C5B"/>
    <w:rsid w:val="002E55C6"/>
    <w:rsid w:val="00305B2F"/>
    <w:rsid w:val="00332F2D"/>
    <w:rsid w:val="003617AA"/>
    <w:rsid w:val="00367816"/>
    <w:rsid w:val="003876C3"/>
    <w:rsid w:val="003B5990"/>
    <w:rsid w:val="003C24DB"/>
    <w:rsid w:val="00402CAC"/>
    <w:rsid w:val="00444410"/>
    <w:rsid w:val="00482CE4"/>
    <w:rsid w:val="004A47AD"/>
    <w:rsid w:val="004B1D30"/>
    <w:rsid w:val="004C4DB2"/>
    <w:rsid w:val="004F5FAF"/>
    <w:rsid w:val="00552B49"/>
    <w:rsid w:val="00563E94"/>
    <w:rsid w:val="00576095"/>
    <w:rsid w:val="005A3A36"/>
    <w:rsid w:val="005B466C"/>
    <w:rsid w:val="005B7FE8"/>
    <w:rsid w:val="005C0A9A"/>
    <w:rsid w:val="005E714A"/>
    <w:rsid w:val="00627835"/>
    <w:rsid w:val="00662201"/>
    <w:rsid w:val="00671065"/>
    <w:rsid w:val="0069682B"/>
    <w:rsid w:val="006C28B3"/>
    <w:rsid w:val="007049EB"/>
    <w:rsid w:val="00710271"/>
    <w:rsid w:val="00717C9F"/>
    <w:rsid w:val="00742ED9"/>
    <w:rsid w:val="00754D38"/>
    <w:rsid w:val="0076042D"/>
    <w:rsid w:val="007B2093"/>
    <w:rsid w:val="007C0F18"/>
    <w:rsid w:val="007D1852"/>
    <w:rsid w:val="007D2CEA"/>
    <w:rsid w:val="00825D78"/>
    <w:rsid w:val="00883461"/>
    <w:rsid w:val="00885805"/>
    <w:rsid w:val="008A2A82"/>
    <w:rsid w:val="008A6346"/>
    <w:rsid w:val="008E68DE"/>
    <w:rsid w:val="0090588D"/>
    <w:rsid w:val="0092778A"/>
    <w:rsid w:val="00967790"/>
    <w:rsid w:val="00A12349"/>
    <w:rsid w:val="00A91908"/>
    <w:rsid w:val="00AA4551"/>
    <w:rsid w:val="00AA46ED"/>
    <w:rsid w:val="00AA4DCC"/>
    <w:rsid w:val="00AD14A4"/>
    <w:rsid w:val="00AD7C32"/>
    <w:rsid w:val="00AF796F"/>
    <w:rsid w:val="00B83A31"/>
    <w:rsid w:val="00B8522B"/>
    <w:rsid w:val="00BA5029"/>
    <w:rsid w:val="00BC2F3C"/>
    <w:rsid w:val="00C02721"/>
    <w:rsid w:val="00C21B98"/>
    <w:rsid w:val="00C62CB2"/>
    <w:rsid w:val="00CC600B"/>
    <w:rsid w:val="00CE3307"/>
    <w:rsid w:val="00D76DF8"/>
    <w:rsid w:val="00D81240"/>
    <w:rsid w:val="00DB5302"/>
    <w:rsid w:val="00DD6B1F"/>
    <w:rsid w:val="00E124F4"/>
    <w:rsid w:val="00E33743"/>
    <w:rsid w:val="00E36337"/>
    <w:rsid w:val="00EA4349"/>
    <w:rsid w:val="00EB3509"/>
    <w:rsid w:val="00EB72AD"/>
    <w:rsid w:val="00EC37A1"/>
    <w:rsid w:val="00ED7372"/>
    <w:rsid w:val="00EF3DC4"/>
    <w:rsid w:val="00F00FBC"/>
    <w:rsid w:val="00F76072"/>
    <w:rsid w:val="00FB001B"/>
    <w:rsid w:val="00FD2BA8"/>
    <w:rsid w:val="00FE0BC8"/>
    <w:rsid w:val="00FF4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2ADFE9-C5B9-4277-A297-678FF91BE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2</TotalTime>
  <Pages>2</Pages>
  <Words>558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11</cp:revision>
  <dcterms:created xsi:type="dcterms:W3CDTF">2014-05-24T19:10:00Z</dcterms:created>
  <dcterms:modified xsi:type="dcterms:W3CDTF">2017-01-16T07:59:00Z</dcterms:modified>
</cp:coreProperties>
</file>